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MILD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 lands</w:t>
      </w: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Gilbert Talbot(q.v.) in Gloucestershire and the adjacent </w:t>
      </w: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21-322)</w:t>
      </w: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829C5" w:rsidRDefault="007829C5" w:rsidP="00782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Start w:id="0" w:name="_GoBack"/>
      <w:bookmarkEnd w:id="0"/>
    </w:p>
    <w:sectPr w:rsidR="006B2F86" w:rsidRPr="007829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9C5" w:rsidRDefault="007829C5" w:rsidP="00E71FC3">
      <w:pPr>
        <w:spacing w:after="0" w:line="240" w:lineRule="auto"/>
      </w:pPr>
      <w:r>
        <w:separator/>
      </w:r>
    </w:p>
  </w:endnote>
  <w:endnote w:type="continuationSeparator" w:id="0">
    <w:p w:rsidR="007829C5" w:rsidRDefault="007829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9C5" w:rsidRDefault="007829C5" w:rsidP="00E71FC3">
      <w:pPr>
        <w:spacing w:after="0" w:line="240" w:lineRule="auto"/>
      </w:pPr>
      <w:r>
        <w:separator/>
      </w:r>
    </w:p>
  </w:footnote>
  <w:footnote w:type="continuationSeparator" w:id="0">
    <w:p w:rsidR="007829C5" w:rsidRDefault="007829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9C5"/>
    <w:rsid w:val="007829C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7EE4C"/>
  <w15:chartTrackingRefBased/>
  <w15:docId w15:val="{D7BA0F20-EAF6-4C37-AD4F-B99E5344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2016-03-27T19:39:00Z</dcterms:created>
  <dcterms:modified xsi:type="dcterms:W3CDTF">2016-03-27T19:39:00Z</dcterms:modified>
</cp:coreProperties>
</file>